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3CCA3D" w14:textId="2615E494" w:rsidR="006B2F86" w:rsidRDefault="00650EB6" w:rsidP="00E71FC3">
      <w:pPr>
        <w:pStyle w:val="NoSpacing"/>
      </w:pPr>
      <w:r>
        <w:rPr>
          <w:u w:val="single"/>
        </w:rPr>
        <w:t>Elizabeth KYTTESON</w:t>
      </w:r>
      <w:r>
        <w:t xml:space="preserve">    </w:t>
      </w:r>
      <w:proofErr w:type="gramStart"/>
      <w:r>
        <w:t xml:space="preserve">   (</w:t>
      </w:r>
      <w:proofErr w:type="gramEnd"/>
      <w:r>
        <w:t>d.1438)</w:t>
      </w:r>
    </w:p>
    <w:p w14:paraId="734BB21C" w14:textId="4716507D" w:rsidR="00650EB6" w:rsidRDefault="00650EB6" w:rsidP="00E71FC3">
      <w:pPr>
        <w:pStyle w:val="NoSpacing"/>
      </w:pPr>
      <w:r>
        <w:t xml:space="preserve">of </w:t>
      </w:r>
      <w:proofErr w:type="spellStart"/>
      <w:r>
        <w:t>Birton</w:t>
      </w:r>
      <w:proofErr w:type="spellEnd"/>
      <w:r>
        <w:t>, Yorkshire. Widow.</w:t>
      </w:r>
    </w:p>
    <w:p w14:paraId="3E1A97B0" w14:textId="1D3A1155" w:rsidR="00650EB6" w:rsidRDefault="00650EB6" w:rsidP="00E71FC3">
      <w:pPr>
        <w:pStyle w:val="NoSpacing"/>
      </w:pPr>
    </w:p>
    <w:p w14:paraId="57B7ADEA" w14:textId="3C97C126" w:rsidR="00650EB6" w:rsidRDefault="00650EB6" w:rsidP="00E71FC3">
      <w:pPr>
        <w:pStyle w:val="NoSpacing"/>
      </w:pPr>
    </w:p>
    <w:p w14:paraId="24D9B229" w14:textId="4D7AEAAE" w:rsidR="00650EB6" w:rsidRDefault="00650EB6" w:rsidP="00E71FC3">
      <w:pPr>
        <w:pStyle w:val="NoSpacing"/>
      </w:pPr>
      <w:r>
        <w:t>= William.   (W.Y.R. p.100)</w:t>
      </w:r>
    </w:p>
    <w:p w14:paraId="7F89F232" w14:textId="6A1D51F6" w:rsidR="00650EB6" w:rsidRDefault="00650EB6" w:rsidP="00E71FC3">
      <w:pPr>
        <w:pStyle w:val="NoSpacing"/>
      </w:pPr>
    </w:p>
    <w:p w14:paraId="01DE367E" w14:textId="44DD375F" w:rsidR="00650EB6" w:rsidRDefault="00650EB6" w:rsidP="00E71FC3">
      <w:pPr>
        <w:pStyle w:val="NoSpacing"/>
      </w:pPr>
    </w:p>
    <w:p w14:paraId="75A208CF" w14:textId="2F4A6412" w:rsidR="00650EB6" w:rsidRDefault="00650EB6" w:rsidP="00E71FC3">
      <w:pPr>
        <w:pStyle w:val="NoSpacing"/>
      </w:pPr>
      <w:r>
        <w:t>14 Oct.1438</w:t>
      </w:r>
      <w:r>
        <w:tab/>
        <w:t>Probate of her Will.   (ibid.)</w:t>
      </w:r>
    </w:p>
    <w:p w14:paraId="53EDCCD2" w14:textId="64D77CAA" w:rsidR="00650EB6" w:rsidRDefault="00650EB6" w:rsidP="00E71FC3">
      <w:pPr>
        <w:pStyle w:val="NoSpacing"/>
      </w:pPr>
    </w:p>
    <w:p w14:paraId="39D66092" w14:textId="7043A092" w:rsidR="00650EB6" w:rsidRDefault="00650EB6" w:rsidP="00E71FC3">
      <w:pPr>
        <w:pStyle w:val="NoSpacing"/>
      </w:pPr>
    </w:p>
    <w:p w14:paraId="6D73F194" w14:textId="42F93A8B" w:rsidR="00650EB6" w:rsidRPr="00650EB6" w:rsidRDefault="00650EB6" w:rsidP="00E71FC3">
      <w:pPr>
        <w:pStyle w:val="NoSpacing"/>
      </w:pPr>
      <w:r>
        <w:t>8 April 2019</w:t>
      </w:r>
      <w:bookmarkStart w:id="0" w:name="_GoBack"/>
      <w:bookmarkEnd w:id="0"/>
    </w:p>
    <w:sectPr w:rsidR="00650EB6" w:rsidRPr="00650EB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2158F3" w14:textId="77777777" w:rsidR="00650EB6" w:rsidRDefault="00650EB6" w:rsidP="00E71FC3">
      <w:pPr>
        <w:spacing w:after="0" w:line="240" w:lineRule="auto"/>
      </w:pPr>
      <w:r>
        <w:separator/>
      </w:r>
    </w:p>
  </w:endnote>
  <w:endnote w:type="continuationSeparator" w:id="0">
    <w:p w14:paraId="7E289819" w14:textId="77777777" w:rsidR="00650EB6" w:rsidRDefault="00650EB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FA4D8B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75822" w14:textId="77777777" w:rsidR="00650EB6" w:rsidRDefault="00650EB6" w:rsidP="00E71FC3">
      <w:pPr>
        <w:spacing w:after="0" w:line="240" w:lineRule="auto"/>
      </w:pPr>
      <w:r>
        <w:separator/>
      </w:r>
    </w:p>
  </w:footnote>
  <w:footnote w:type="continuationSeparator" w:id="0">
    <w:p w14:paraId="17BD7E5B" w14:textId="77777777" w:rsidR="00650EB6" w:rsidRDefault="00650EB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0EB6"/>
    <w:rsid w:val="001A7C09"/>
    <w:rsid w:val="00577BD5"/>
    <w:rsid w:val="00650EB6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D6F8B"/>
  <w15:chartTrackingRefBased/>
  <w15:docId w15:val="{DE347617-EC35-409B-BEBD-B29E7DBC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2019-04-08T09:57:00Z</dcterms:created>
  <dcterms:modified xsi:type="dcterms:W3CDTF">2019-04-08T10:06:00Z</dcterms:modified>
</cp:coreProperties>
</file>